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495E7" w14:textId="77777777" w:rsidR="00C81324" w:rsidRDefault="00C81324" w:rsidP="00C81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TOLKYN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fl.1501)</w:t>
      </w:r>
    </w:p>
    <w:p w14:paraId="2E077551" w14:textId="77777777" w:rsidR="00C81324" w:rsidRDefault="00C81324" w:rsidP="00C81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6F2C7951" w14:textId="77777777" w:rsidR="00C81324" w:rsidRDefault="00C81324" w:rsidP="00C81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3710EA" w14:textId="77777777" w:rsidR="00C81324" w:rsidRDefault="00C81324" w:rsidP="00C81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90977C" w14:textId="77777777" w:rsidR="00C81324" w:rsidRDefault="00C81324" w:rsidP="00C81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Apr.1501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2D10258C" w14:textId="77777777" w:rsidR="00C81324" w:rsidRDefault="00C81324" w:rsidP="00C81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D1EC0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https://www.kentarchaeology.org.uk/Research/Libr/Wills/NameOrder/T.htm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F7D39DC" w14:textId="77777777" w:rsidR="00C81324" w:rsidRDefault="00C81324" w:rsidP="00C81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218A22" w14:textId="77777777" w:rsidR="00C81324" w:rsidRDefault="00C81324" w:rsidP="00C81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BD12B1" w14:textId="77777777" w:rsidR="00C81324" w:rsidRDefault="00C81324" w:rsidP="00C81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2022</w:t>
      </w:r>
    </w:p>
    <w:p w14:paraId="3DF650F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D78D1" w14:textId="77777777" w:rsidR="00C81324" w:rsidRDefault="00C81324" w:rsidP="009139A6">
      <w:r>
        <w:separator/>
      </w:r>
    </w:p>
  </w:endnote>
  <w:endnote w:type="continuationSeparator" w:id="0">
    <w:p w14:paraId="225E4D32" w14:textId="77777777" w:rsidR="00C81324" w:rsidRDefault="00C813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D01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2AB0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793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CC795" w14:textId="77777777" w:rsidR="00C81324" w:rsidRDefault="00C81324" w:rsidP="009139A6">
      <w:r>
        <w:separator/>
      </w:r>
    </w:p>
  </w:footnote>
  <w:footnote w:type="continuationSeparator" w:id="0">
    <w:p w14:paraId="595A27F0" w14:textId="77777777" w:rsidR="00C81324" w:rsidRDefault="00C813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641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10B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AA7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32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8132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8A79D"/>
  <w15:chartTrackingRefBased/>
  <w15:docId w15:val="{42B15CDD-5129-4E9D-BC39-31A424D1E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813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T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2022-03-22T21:08:00Z</dcterms:created>
  <dcterms:modified xsi:type="dcterms:W3CDTF">2022-03-22T21:08:00Z</dcterms:modified>
</cp:coreProperties>
</file>